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D9616A" w:rsidP="00D9616A">
            <w:pPr>
              <w:spacing w:after="0" w:line="240" w:lineRule="auto"/>
              <w:jc w:val="both"/>
              <w:rPr>
                <w:rFonts w:ascii="Times New Roman" w:eastAsia="Times New Roman" w:hAnsi="Times New Roman"/>
                <w:sz w:val="24"/>
                <w:szCs w:val="24"/>
              </w:rPr>
            </w:pPr>
            <w:r>
              <w:rPr>
                <w:rFonts w:ascii="Times New Roman" w:hAnsi="Times New Roman"/>
              </w:rPr>
              <w:t>д. Горушки</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E31D60">
            <w:pPr>
              <w:rPr>
                <w:sz w:val="24"/>
                <w:szCs w:val="24"/>
              </w:rPr>
            </w:pPr>
            <w:r>
              <w:rPr>
                <w:rFonts w:ascii="Times New Roman" w:hAnsi="Times New Roman"/>
                <w:sz w:val="24"/>
                <w:szCs w:val="24"/>
              </w:rPr>
              <w:t>19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Pr>
                <w:rFonts w:ascii="Times New Roman" w:hAnsi="Times New Roman"/>
                <w:sz w:val="24"/>
                <w:szCs w:val="24"/>
              </w:rPr>
              <w:t>0</w:t>
            </w:r>
            <w:r w:rsidR="00E31D60">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D9616A">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D9616A">
              <w:rPr>
                <w:rFonts w:ascii="Times New Roman" w:hAnsi="Times New Roman"/>
              </w:rPr>
              <w:t>д. Горушки</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7A11A5">
              <w:rPr>
                <w:rFonts w:ascii="Times New Roman" w:hAnsi="Times New Roman"/>
                <w:sz w:val="24"/>
                <w:szCs w:val="24"/>
              </w:rPr>
              <w:t>9</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38092B">
              <w:rPr>
                <w:rFonts w:ascii="Times New Roman" w:hAnsi="Times New Roman"/>
                <w:sz w:val="24"/>
                <w:szCs w:val="24"/>
              </w:rPr>
              <w:t>10</w:t>
            </w:r>
            <w:r w:rsidR="00AB641B">
              <w:rPr>
                <w:rFonts w:ascii="Times New Roman" w:hAnsi="Times New Roman"/>
                <w:sz w:val="24"/>
                <w:szCs w:val="24"/>
              </w:rPr>
              <w:t>-</w:t>
            </w:r>
            <w:r w:rsidR="00C12671">
              <w:rPr>
                <w:rFonts w:ascii="Times New Roman" w:hAnsi="Times New Roman"/>
                <w:sz w:val="24"/>
                <w:szCs w:val="24"/>
              </w:rPr>
              <w:t>5</w:t>
            </w:r>
            <w:r w:rsidR="0078640F">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38092B">
              <w:rPr>
                <w:rFonts w:ascii="Times New Roman" w:hAnsi="Times New Roman"/>
              </w:rPr>
              <w:t>районе дома №11 по ул. 8 Марта в д. Горушки.</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зарегистрирован </w:t>
            </w:r>
            <w:r w:rsidR="007E7304">
              <w:rPr>
                <w:rFonts w:ascii="Times New Roman" w:hAnsi="Times New Roman"/>
                <w:sz w:val="24"/>
                <w:szCs w:val="24"/>
              </w:rPr>
              <w:t>1</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p>
          <w:p w:rsidR="00776683"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B551C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w:t>
            </w:r>
            <w:r w:rsidR="00B551CA">
              <w:rPr>
                <w:rFonts w:ascii="Times New Roman" w:hAnsi="Times New Roman"/>
                <w:sz w:val="24"/>
                <w:szCs w:val="24"/>
              </w:rPr>
              <w:t>9</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7E7304"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660B" w:rsidRDefault="0029660B" w:rsidP="000A5E40">
      <w:pPr>
        <w:spacing w:after="0" w:line="240" w:lineRule="auto"/>
      </w:pPr>
      <w:r>
        <w:separator/>
      </w:r>
    </w:p>
  </w:endnote>
  <w:endnote w:type="continuationSeparator" w:id="0">
    <w:p w:rsidR="0029660B" w:rsidRDefault="0029660B"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447672"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E31D60">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660B" w:rsidRDefault="0029660B" w:rsidP="000A5E40">
      <w:pPr>
        <w:spacing w:after="0" w:line="240" w:lineRule="auto"/>
      </w:pPr>
      <w:r>
        <w:separator/>
      </w:r>
    </w:p>
  </w:footnote>
  <w:footnote w:type="continuationSeparator" w:id="0">
    <w:p w:rsidR="0029660B" w:rsidRDefault="0029660B"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5954"/>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E2E09"/>
    <w:rsid w:val="000F006F"/>
    <w:rsid w:val="001015C8"/>
    <w:rsid w:val="00102346"/>
    <w:rsid w:val="00104769"/>
    <w:rsid w:val="00104B6A"/>
    <w:rsid w:val="00107BF0"/>
    <w:rsid w:val="001111E4"/>
    <w:rsid w:val="0011276D"/>
    <w:rsid w:val="001133FB"/>
    <w:rsid w:val="00122011"/>
    <w:rsid w:val="001237BD"/>
    <w:rsid w:val="00124AA8"/>
    <w:rsid w:val="00127BA6"/>
    <w:rsid w:val="001351F1"/>
    <w:rsid w:val="00153247"/>
    <w:rsid w:val="0015614C"/>
    <w:rsid w:val="0015726A"/>
    <w:rsid w:val="00161E0D"/>
    <w:rsid w:val="00164EE0"/>
    <w:rsid w:val="00167640"/>
    <w:rsid w:val="00174B22"/>
    <w:rsid w:val="00192041"/>
    <w:rsid w:val="001978CD"/>
    <w:rsid w:val="001A4000"/>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62733"/>
    <w:rsid w:val="00263742"/>
    <w:rsid w:val="00266DC7"/>
    <w:rsid w:val="002816C7"/>
    <w:rsid w:val="00281775"/>
    <w:rsid w:val="0028582E"/>
    <w:rsid w:val="0029660B"/>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3D57"/>
    <w:rsid w:val="00364BCA"/>
    <w:rsid w:val="00364C58"/>
    <w:rsid w:val="0036609E"/>
    <w:rsid w:val="003672DD"/>
    <w:rsid w:val="00375F8B"/>
    <w:rsid w:val="0038092B"/>
    <w:rsid w:val="00380DC4"/>
    <w:rsid w:val="00385127"/>
    <w:rsid w:val="00385553"/>
    <w:rsid w:val="003934A9"/>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47672"/>
    <w:rsid w:val="0045027F"/>
    <w:rsid w:val="00463754"/>
    <w:rsid w:val="0046457F"/>
    <w:rsid w:val="00470DB0"/>
    <w:rsid w:val="00480320"/>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50733F"/>
    <w:rsid w:val="00507AFD"/>
    <w:rsid w:val="00517F23"/>
    <w:rsid w:val="00524152"/>
    <w:rsid w:val="005312F6"/>
    <w:rsid w:val="00533FD4"/>
    <w:rsid w:val="0053415D"/>
    <w:rsid w:val="0053689A"/>
    <w:rsid w:val="0055299E"/>
    <w:rsid w:val="00553E23"/>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C2F58"/>
    <w:rsid w:val="006F20EC"/>
    <w:rsid w:val="006F647E"/>
    <w:rsid w:val="007000D7"/>
    <w:rsid w:val="007036A0"/>
    <w:rsid w:val="00720A5F"/>
    <w:rsid w:val="00721704"/>
    <w:rsid w:val="00723470"/>
    <w:rsid w:val="007267D2"/>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7304"/>
    <w:rsid w:val="00800FF1"/>
    <w:rsid w:val="008057BD"/>
    <w:rsid w:val="00814F37"/>
    <w:rsid w:val="008173E1"/>
    <w:rsid w:val="008248EC"/>
    <w:rsid w:val="00832EAB"/>
    <w:rsid w:val="00833A92"/>
    <w:rsid w:val="0084448A"/>
    <w:rsid w:val="008542DA"/>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CE2"/>
    <w:rsid w:val="00AD19A2"/>
    <w:rsid w:val="00AD32EF"/>
    <w:rsid w:val="00AE2255"/>
    <w:rsid w:val="00AF4B68"/>
    <w:rsid w:val="00AF4C07"/>
    <w:rsid w:val="00B02D2C"/>
    <w:rsid w:val="00B0399B"/>
    <w:rsid w:val="00B1350E"/>
    <w:rsid w:val="00B27EE9"/>
    <w:rsid w:val="00B34E33"/>
    <w:rsid w:val="00B404F6"/>
    <w:rsid w:val="00B45083"/>
    <w:rsid w:val="00B463A7"/>
    <w:rsid w:val="00B5432A"/>
    <w:rsid w:val="00B5459D"/>
    <w:rsid w:val="00B551CA"/>
    <w:rsid w:val="00B6322A"/>
    <w:rsid w:val="00B632A6"/>
    <w:rsid w:val="00B6465E"/>
    <w:rsid w:val="00B646A7"/>
    <w:rsid w:val="00B718EE"/>
    <w:rsid w:val="00B74D72"/>
    <w:rsid w:val="00B902C0"/>
    <w:rsid w:val="00B90A32"/>
    <w:rsid w:val="00B9629D"/>
    <w:rsid w:val="00BA23CD"/>
    <w:rsid w:val="00BA2E13"/>
    <w:rsid w:val="00BA57DD"/>
    <w:rsid w:val="00BA6998"/>
    <w:rsid w:val="00BB6CB2"/>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1D60"/>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7105"/>
    <w:rsid w:val="00ED23D8"/>
    <w:rsid w:val="00ED36F9"/>
    <w:rsid w:val="00EF50EA"/>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DFDD2-F359-41B4-A656-2DA2BC1E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11</TotalTime>
  <Pages>1</Pages>
  <Words>334</Words>
  <Characters>1905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2017-06-14T06:49:00Z</cp:lastPrinted>
  <dcterms:created xsi:type="dcterms:W3CDTF">2017-06-14T06:38:00Z</dcterms:created>
  <dcterms:modified xsi:type="dcterms:W3CDTF">2017-06-14T09:45:00Z</dcterms:modified>
</cp:coreProperties>
</file>